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D2EFC" w14:textId="77777777" w:rsidR="00B002A8" w:rsidRDefault="00B002A8" w:rsidP="00B002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NEWMAN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7F5065BD" w14:textId="77777777" w:rsidR="00B002A8" w:rsidRDefault="00B002A8" w:rsidP="00B002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5C0EF4" w14:textId="77777777" w:rsidR="00B002A8" w:rsidRDefault="00B002A8" w:rsidP="00B002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B673E4" w14:textId="77777777" w:rsidR="00B002A8" w:rsidRDefault="00B002A8" w:rsidP="00B002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Oct.1403</w:t>
      </w:r>
      <w:r>
        <w:rPr>
          <w:rFonts w:ascii="Times New Roman" w:hAnsi="Times New Roman" w:cs="Times New Roman"/>
          <w:sz w:val="24"/>
          <w:szCs w:val="24"/>
        </w:rPr>
        <w:tab/>
        <w:t>He was appointed alnager in Middlesex.     (C.F.R. 1399-1405 p.233)</w:t>
      </w:r>
    </w:p>
    <w:p w14:paraId="1A88D616" w14:textId="77777777" w:rsidR="00B002A8" w:rsidRDefault="00B002A8" w:rsidP="00B002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89BED2" w14:textId="77777777" w:rsidR="00B002A8" w:rsidRDefault="00B002A8" w:rsidP="00B002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6A33F0" w14:textId="77777777" w:rsidR="00B002A8" w:rsidRDefault="00B002A8" w:rsidP="00B002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June 2021</w:t>
      </w:r>
    </w:p>
    <w:p w14:paraId="3439D0A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74958" w14:textId="77777777" w:rsidR="00B002A8" w:rsidRDefault="00B002A8" w:rsidP="009139A6">
      <w:r>
        <w:separator/>
      </w:r>
    </w:p>
  </w:endnote>
  <w:endnote w:type="continuationSeparator" w:id="0">
    <w:p w14:paraId="13A10C60" w14:textId="77777777" w:rsidR="00B002A8" w:rsidRDefault="00B002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C5F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775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60C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6122D" w14:textId="77777777" w:rsidR="00B002A8" w:rsidRDefault="00B002A8" w:rsidP="009139A6">
      <w:r>
        <w:separator/>
      </w:r>
    </w:p>
  </w:footnote>
  <w:footnote w:type="continuationSeparator" w:id="0">
    <w:p w14:paraId="73A61899" w14:textId="77777777" w:rsidR="00B002A8" w:rsidRDefault="00B002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CC9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D2B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F63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2A8"/>
    <w:rsid w:val="000666E0"/>
    <w:rsid w:val="002510B7"/>
    <w:rsid w:val="005C130B"/>
    <w:rsid w:val="00826F5C"/>
    <w:rsid w:val="009139A6"/>
    <w:rsid w:val="009448BB"/>
    <w:rsid w:val="00A3176C"/>
    <w:rsid w:val="00AE65F8"/>
    <w:rsid w:val="00B002A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48C69"/>
  <w15:chartTrackingRefBased/>
  <w15:docId w15:val="{77161E16-4F56-4ADC-B698-EC08B565A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2021-06-21T09:14:00Z</dcterms:created>
  <dcterms:modified xsi:type="dcterms:W3CDTF">2021-06-21T09:14:00Z</dcterms:modified>
</cp:coreProperties>
</file>